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Doncaster Central</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Doncaster Central</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Doncaster Central</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Doncaster Central</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Doncaster Central</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Doncaster Central are estimated to have a score of 1-2 on the PGSI (low-risk gambling), whilst </w:t>
      </w:r>
      <w:r w:rsidRPr="00773DF7">
        <w:rPr>
          <w:rFonts w:ascii="Libre Franklin Light" w:hAnsi="Libre Franklin Light" w:cs="Calibri Light"/>
          <w:b/>
          <w:bCs/>
          <w:color w:val="C45911" w:themeColor="accent2" w:themeShade="BF"/>
        </w:rPr>
        <w:t xml:space="preserve">4.9%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67.4% </w:t>
      </w:r>
      <w:r w:rsidRPr="004747BF">
        <w:rPr>
          <w:rFonts w:ascii="Libre Franklin Light" w:eastAsia="Times New Roman" w:hAnsi="Libre Franklin Light" w:cs="Calibri Light"/>
        </w:rPr>
        <w:t xml:space="preserve">of those respondents classified as PGSI 8+ in Doncaster Central</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Doncaster Central is estimated to be </w:t>
      </w:r>
      <w:r w:rsidRPr="00773DF7">
        <w:rPr>
          <w:rFonts w:ascii="Libre Franklin Light" w:eastAsia="Times New Roman" w:hAnsi="Libre Franklin Light" w:cs="Calibri Light"/>
          <w:b/>
          <w:bCs/>
          <w:color w:val="C45911" w:themeColor="accent2" w:themeShade="BF"/>
        </w:rPr>
        <w:t xml:space="preserve">£2,924,523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Doncaster Central</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Doncaster Central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Doncaster Central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Doncaster Central</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Doncaster Central.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Doncaster Central</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Doncaster Central.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Doncaster Central</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Doncaster Central</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67.4%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Doncaster Central.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Doncaster Central</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Doncaster Central</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Doncaster Central</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Doncaster Central</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Doncaster Central</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Doncaster Central</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£2,924,523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Doncaster Central</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£47,636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£985,133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£70,571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£19,848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£36,388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£1,764,947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£2,924,523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Doncaster Central</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Doncaster Central</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Doncaster Central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Doncaster Central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Doncaster Central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Doncaster Central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Doncaster Central</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Doncaster Central</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Doncaster Central</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12.2%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Doncaster Central</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Doncaster Central</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Doncaster Central</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CF39F4E-5FD4-4157-8A1F-27657B6F9D5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